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D7FE4" w14:textId="77777777" w:rsidR="00EA162A" w:rsidRDefault="00EA162A" w:rsidP="00EA162A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OSTELEY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09D03382" w14:textId="77777777" w:rsidR="00EA162A" w:rsidRDefault="00EA162A" w:rsidP="00EA16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Elkesley, Nottinghamshire.</w:t>
      </w:r>
    </w:p>
    <w:p w14:paraId="1354C85D" w14:textId="77777777" w:rsidR="00EA162A" w:rsidRDefault="00EA162A" w:rsidP="00EA162A">
      <w:pPr>
        <w:pStyle w:val="NoSpacing"/>
        <w:rPr>
          <w:rFonts w:cs="Times New Roman"/>
          <w:szCs w:val="24"/>
        </w:rPr>
      </w:pPr>
    </w:p>
    <w:p w14:paraId="36974BDC" w14:textId="77777777" w:rsidR="00EA162A" w:rsidRDefault="00EA162A" w:rsidP="00EA162A">
      <w:pPr>
        <w:pStyle w:val="NoSpacing"/>
        <w:rPr>
          <w:rFonts w:cs="Times New Roman"/>
          <w:szCs w:val="24"/>
        </w:rPr>
      </w:pPr>
    </w:p>
    <w:p w14:paraId="654619FA" w14:textId="77777777" w:rsidR="00EA162A" w:rsidRDefault="00EA162A" w:rsidP="00EA162A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15 Jan.1485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East Retford into lands of Ralph Neville, 2</w:t>
      </w:r>
      <w:r w:rsidRPr="008302B1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4D5F6A9B" w14:textId="77777777" w:rsidR="00EA162A" w:rsidRDefault="00EA162A" w:rsidP="00EA162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0898D87" w14:textId="77777777" w:rsidR="00EA162A" w:rsidRDefault="00EA162A" w:rsidP="00EA162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p.103)</w:t>
      </w:r>
    </w:p>
    <w:p w14:paraId="1807705A" w14:textId="77777777" w:rsidR="00EA162A" w:rsidRDefault="00EA162A" w:rsidP="00EA162A">
      <w:pPr>
        <w:pStyle w:val="NoSpacing"/>
        <w:rPr>
          <w:rFonts w:eastAsia="Times New Roman" w:cs="Times New Roman"/>
          <w:szCs w:val="24"/>
        </w:rPr>
      </w:pPr>
    </w:p>
    <w:p w14:paraId="706DED48" w14:textId="77777777" w:rsidR="00EA162A" w:rsidRDefault="00EA162A" w:rsidP="00EA162A">
      <w:pPr>
        <w:pStyle w:val="NoSpacing"/>
        <w:rPr>
          <w:rFonts w:eastAsia="Times New Roman" w:cs="Times New Roman"/>
          <w:szCs w:val="24"/>
        </w:rPr>
      </w:pPr>
    </w:p>
    <w:p w14:paraId="4434D306" w14:textId="77777777" w:rsidR="00EA162A" w:rsidRDefault="00EA162A" w:rsidP="00EA16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July 2023</w:t>
      </w:r>
    </w:p>
    <w:p w14:paraId="00C32E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728B0" w14:textId="77777777" w:rsidR="00EA162A" w:rsidRDefault="00EA162A" w:rsidP="009139A6">
      <w:r>
        <w:separator/>
      </w:r>
    </w:p>
  </w:endnote>
  <w:endnote w:type="continuationSeparator" w:id="0">
    <w:p w14:paraId="3068CD70" w14:textId="77777777" w:rsidR="00EA162A" w:rsidRDefault="00EA16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E5A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A06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4E3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977B2" w14:textId="77777777" w:rsidR="00EA162A" w:rsidRDefault="00EA162A" w:rsidP="009139A6">
      <w:r>
        <w:separator/>
      </w:r>
    </w:p>
  </w:footnote>
  <w:footnote w:type="continuationSeparator" w:id="0">
    <w:p w14:paraId="02FBD7DB" w14:textId="77777777" w:rsidR="00EA162A" w:rsidRDefault="00EA16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CCB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0F5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6E3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62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A162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BD1F5"/>
  <w15:chartTrackingRefBased/>
  <w15:docId w15:val="{8E22DE26-7A16-4C36-8AC8-D4C878DAE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2023-07-29T18:39:00Z</dcterms:created>
  <dcterms:modified xsi:type="dcterms:W3CDTF">2023-07-29T18:40:00Z</dcterms:modified>
</cp:coreProperties>
</file>